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8F" w:rsidRPr="00DB1DFA" w:rsidRDefault="00CA748F" w:rsidP="007D0586">
      <w:pPr>
        <w:tabs>
          <w:tab w:val="left" w:pos="2660"/>
        </w:tabs>
        <w:jc w:val="right"/>
        <w:rPr>
          <w:sz w:val="28"/>
          <w:szCs w:val="28"/>
        </w:rPr>
      </w:pPr>
      <w:r w:rsidRPr="00DB1DFA">
        <w:rPr>
          <w:sz w:val="28"/>
          <w:szCs w:val="28"/>
        </w:rPr>
        <w:t>Приложение № 4  к решению</w:t>
      </w:r>
    </w:p>
    <w:p w:rsidR="00CA748F" w:rsidRPr="00DB1DFA" w:rsidRDefault="00CA748F" w:rsidP="007D0586">
      <w:pPr>
        <w:tabs>
          <w:tab w:val="left" w:pos="6817"/>
        </w:tabs>
        <w:jc w:val="right"/>
        <w:rPr>
          <w:sz w:val="28"/>
          <w:szCs w:val="28"/>
        </w:rPr>
      </w:pPr>
      <w:r w:rsidRPr="00DB1DFA">
        <w:rPr>
          <w:sz w:val="28"/>
          <w:szCs w:val="28"/>
        </w:rPr>
        <w:t>Собрания депутатов муниципального образования</w:t>
      </w:r>
    </w:p>
    <w:p w:rsidR="00CA748F" w:rsidRPr="00DB1DFA" w:rsidRDefault="00CA748F" w:rsidP="007D0586">
      <w:pPr>
        <w:tabs>
          <w:tab w:val="left" w:pos="6817"/>
        </w:tabs>
        <w:jc w:val="right"/>
        <w:rPr>
          <w:sz w:val="28"/>
          <w:szCs w:val="28"/>
        </w:rPr>
      </w:pPr>
      <w:r w:rsidRPr="00DB1DFA">
        <w:rPr>
          <w:sz w:val="28"/>
          <w:szCs w:val="28"/>
        </w:rPr>
        <w:t xml:space="preserve"> Приупское  Киреевского района</w:t>
      </w:r>
    </w:p>
    <w:p w:rsidR="00CA748F" w:rsidRDefault="00CA748F" w:rsidP="00DB1DFA">
      <w:pPr>
        <w:tabs>
          <w:tab w:val="left" w:pos="681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20.12.2019 года № 17-58</w:t>
      </w:r>
    </w:p>
    <w:p w:rsidR="00CA748F" w:rsidRPr="00DB1DFA" w:rsidRDefault="00CA748F" w:rsidP="00DB1DFA">
      <w:pPr>
        <w:tabs>
          <w:tab w:val="left" w:pos="6817"/>
        </w:tabs>
        <w:jc w:val="right"/>
        <w:rPr>
          <w:color w:val="000000"/>
          <w:sz w:val="28"/>
          <w:szCs w:val="28"/>
        </w:rPr>
      </w:pPr>
      <w:r w:rsidRPr="00DB1DFA">
        <w:rPr>
          <w:color w:val="000000"/>
          <w:sz w:val="28"/>
          <w:szCs w:val="28"/>
        </w:rPr>
        <w:t xml:space="preserve">"О бюджете муниципального образования Приупское  </w:t>
      </w:r>
    </w:p>
    <w:p w:rsidR="00CA748F" w:rsidRPr="00DB1DFA" w:rsidRDefault="00CA748F" w:rsidP="00DB1DFA">
      <w:pPr>
        <w:tabs>
          <w:tab w:val="left" w:pos="6817"/>
        </w:tabs>
        <w:jc w:val="right"/>
        <w:rPr>
          <w:color w:val="000000"/>
        </w:rPr>
      </w:pPr>
      <w:r w:rsidRPr="00DB1DFA">
        <w:rPr>
          <w:color w:val="000000"/>
          <w:sz w:val="28"/>
          <w:szCs w:val="28"/>
        </w:rPr>
        <w:t>Киреевского района на 2020 год и на плановый период 2021 и 2022 годов</w:t>
      </w:r>
      <w:r w:rsidRPr="00DB1DFA">
        <w:rPr>
          <w:color w:val="000000"/>
        </w:rPr>
        <w:t>"</w:t>
      </w:r>
    </w:p>
    <w:p w:rsidR="00CA748F" w:rsidRDefault="00CA748F" w:rsidP="007D0586">
      <w:pPr>
        <w:jc w:val="right"/>
        <w:rPr>
          <w:color w:val="000000"/>
        </w:rPr>
      </w:pPr>
    </w:p>
    <w:p w:rsidR="00CA748F" w:rsidRPr="00DB1DFA" w:rsidRDefault="00CA748F" w:rsidP="007D0586">
      <w:pPr>
        <w:jc w:val="right"/>
        <w:rPr>
          <w:b/>
          <w:bCs/>
        </w:rPr>
      </w:pPr>
    </w:p>
    <w:p w:rsidR="00CA748F" w:rsidRPr="00DB1DFA" w:rsidRDefault="00CA748F" w:rsidP="007D0586">
      <w:pPr>
        <w:jc w:val="center"/>
        <w:rPr>
          <w:b/>
          <w:bCs/>
          <w:sz w:val="28"/>
          <w:szCs w:val="28"/>
        </w:rPr>
      </w:pPr>
      <w:r w:rsidRPr="00DB1DFA">
        <w:rPr>
          <w:b/>
          <w:bCs/>
          <w:sz w:val="28"/>
          <w:szCs w:val="28"/>
        </w:rPr>
        <w:t>ПЕРЕЧЕНЬ</w:t>
      </w:r>
    </w:p>
    <w:p w:rsidR="00CA748F" w:rsidRPr="00DB1DFA" w:rsidRDefault="00CA748F" w:rsidP="007D0586">
      <w:pPr>
        <w:jc w:val="center"/>
        <w:rPr>
          <w:b/>
          <w:bCs/>
          <w:sz w:val="28"/>
          <w:szCs w:val="28"/>
        </w:rPr>
      </w:pPr>
      <w:r w:rsidRPr="00DB1DFA">
        <w:rPr>
          <w:b/>
          <w:bCs/>
          <w:sz w:val="28"/>
          <w:szCs w:val="28"/>
        </w:rPr>
        <w:t>получателей бюджетных средств бюджета муниципального образования</w:t>
      </w:r>
    </w:p>
    <w:tbl>
      <w:tblPr>
        <w:tblpPr w:leftFromText="180" w:rightFromText="180" w:vertAnchor="text" w:horzAnchor="margin" w:tblpXSpec="right" w:tblpY="5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24"/>
      </w:tblGrid>
      <w:tr w:rsidR="00CA748F" w:rsidRPr="00DB1DFA">
        <w:tc>
          <w:tcPr>
            <w:tcW w:w="1924" w:type="dxa"/>
          </w:tcPr>
          <w:p w:rsidR="00CA748F" w:rsidRPr="00DB1DFA" w:rsidRDefault="00CA748F" w:rsidP="00EC6436">
            <w:pPr>
              <w:jc w:val="center"/>
              <w:rPr>
                <w:b/>
                <w:bCs/>
                <w:sz w:val="28"/>
                <w:szCs w:val="28"/>
              </w:rPr>
            </w:pPr>
            <w:r w:rsidRPr="00DB1DFA">
              <w:rPr>
                <w:b/>
                <w:bCs/>
                <w:sz w:val="28"/>
                <w:szCs w:val="28"/>
              </w:rPr>
              <w:t>Коды</w:t>
            </w:r>
          </w:p>
        </w:tc>
      </w:tr>
      <w:tr w:rsidR="00CA748F" w:rsidRPr="00DB1DFA">
        <w:tc>
          <w:tcPr>
            <w:tcW w:w="1924" w:type="dxa"/>
          </w:tcPr>
          <w:p w:rsidR="00CA748F" w:rsidRPr="00DB1DFA" w:rsidRDefault="00CA748F" w:rsidP="00EC6436">
            <w:pPr>
              <w:jc w:val="center"/>
              <w:rPr>
                <w:b/>
                <w:bCs/>
                <w:sz w:val="28"/>
                <w:szCs w:val="28"/>
              </w:rPr>
            </w:pPr>
            <w:r w:rsidRPr="00DB1DFA">
              <w:rPr>
                <w:b/>
                <w:bCs/>
                <w:sz w:val="28"/>
                <w:szCs w:val="28"/>
              </w:rPr>
              <w:t>0510200</w:t>
            </w:r>
          </w:p>
        </w:tc>
      </w:tr>
      <w:tr w:rsidR="00CA748F" w:rsidRPr="00DB1DFA">
        <w:tc>
          <w:tcPr>
            <w:tcW w:w="1924" w:type="dxa"/>
          </w:tcPr>
          <w:p w:rsidR="00CA748F" w:rsidRPr="00DB1DFA" w:rsidRDefault="00CA748F" w:rsidP="00EC6436">
            <w:pPr>
              <w:rPr>
                <w:b/>
                <w:bCs/>
                <w:sz w:val="28"/>
                <w:szCs w:val="28"/>
              </w:rPr>
            </w:pPr>
            <w:r w:rsidRPr="00DB1DFA"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DB1DFA">
              <w:rPr>
                <w:b/>
                <w:bCs/>
                <w:sz w:val="28"/>
                <w:szCs w:val="28"/>
              </w:rPr>
              <w:t>.12.2019</w:t>
            </w:r>
          </w:p>
        </w:tc>
      </w:tr>
      <w:tr w:rsidR="00CA748F" w:rsidRPr="00DB1DFA">
        <w:trPr>
          <w:trHeight w:val="520"/>
        </w:trPr>
        <w:tc>
          <w:tcPr>
            <w:tcW w:w="1924" w:type="dxa"/>
            <w:vAlign w:val="bottom"/>
          </w:tcPr>
          <w:p w:rsidR="00CA748F" w:rsidRPr="00DB1DFA" w:rsidRDefault="00CA748F" w:rsidP="00EC6436">
            <w:pPr>
              <w:jc w:val="center"/>
              <w:rPr>
                <w:b/>
                <w:bCs/>
                <w:sz w:val="28"/>
                <w:szCs w:val="28"/>
              </w:rPr>
            </w:pPr>
            <w:r w:rsidRPr="00DB1DFA">
              <w:rPr>
                <w:b/>
                <w:bCs/>
                <w:sz w:val="28"/>
                <w:szCs w:val="28"/>
              </w:rPr>
              <w:t>08000</w:t>
            </w:r>
          </w:p>
        </w:tc>
      </w:tr>
    </w:tbl>
    <w:p w:rsidR="00CA748F" w:rsidRPr="00DB1DFA" w:rsidRDefault="00CA748F" w:rsidP="007D0586">
      <w:pPr>
        <w:jc w:val="center"/>
        <w:rPr>
          <w:b/>
          <w:bCs/>
          <w:sz w:val="28"/>
          <w:szCs w:val="28"/>
        </w:rPr>
      </w:pPr>
      <w:r w:rsidRPr="00DB1DFA">
        <w:rPr>
          <w:b/>
          <w:bCs/>
          <w:sz w:val="28"/>
          <w:szCs w:val="28"/>
        </w:rPr>
        <w:t xml:space="preserve">    Приупское Киреевского района на 2020 год</w:t>
      </w:r>
    </w:p>
    <w:p w:rsidR="00CA748F" w:rsidRPr="00DB1DFA" w:rsidRDefault="00CA748F" w:rsidP="007D0586">
      <w:pPr>
        <w:jc w:val="right"/>
      </w:pPr>
      <w:r w:rsidRPr="00DB1DFA">
        <w:t xml:space="preserve">                                                                                                                                                                                                </w:t>
      </w:r>
    </w:p>
    <w:p w:rsidR="00CA748F" w:rsidRPr="00DB1DFA" w:rsidRDefault="00CA748F" w:rsidP="007D0586">
      <w:pPr>
        <w:jc w:val="right"/>
      </w:pPr>
      <w:r w:rsidRPr="00DB1DFA">
        <w:t xml:space="preserve">                                                                                                                                                                                                                 Форма по КФД</w:t>
      </w:r>
    </w:p>
    <w:p w:rsidR="00CA748F" w:rsidRPr="00DB1DFA" w:rsidRDefault="00CA748F" w:rsidP="007D0586">
      <w:pPr>
        <w:jc w:val="right"/>
      </w:pPr>
      <w:r w:rsidRPr="00DB1DFA">
        <w:t xml:space="preserve">                                                                                                                                                                                   Дата </w:t>
      </w:r>
    </w:p>
    <w:p w:rsidR="00CA748F" w:rsidRPr="00DB1DFA" w:rsidRDefault="00CA748F" w:rsidP="007D0586">
      <w:pPr>
        <w:jc w:val="right"/>
      </w:pPr>
      <w:r w:rsidRPr="00DB1DFA">
        <w:t xml:space="preserve">                                                                                                                                                                                                             по ППП</w:t>
      </w:r>
    </w:p>
    <w:p w:rsidR="00CA748F" w:rsidRPr="00DB1DFA" w:rsidRDefault="00CA748F" w:rsidP="007D0586">
      <w:r w:rsidRPr="00DB1DFA">
        <w:t>Наименование главного распорядителя</w:t>
      </w:r>
      <w:r>
        <w:t xml:space="preserve"> </w:t>
      </w:r>
      <w:r w:rsidRPr="00DB1DFA">
        <w:t xml:space="preserve">средств бюджета м.о. Приупское  Киреевского района         </w:t>
      </w:r>
    </w:p>
    <w:p w:rsidR="00CA748F" w:rsidRPr="00DB1DFA" w:rsidRDefault="00CA748F" w:rsidP="007D0586"/>
    <w:tbl>
      <w:tblPr>
        <w:tblW w:w="151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788"/>
        <w:gridCol w:w="1834"/>
        <w:gridCol w:w="906"/>
        <w:gridCol w:w="724"/>
        <w:gridCol w:w="702"/>
        <w:gridCol w:w="1268"/>
        <w:gridCol w:w="724"/>
        <w:gridCol w:w="724"/>
        <w:gridCol w:w="969"/>
        <w:gridCol w:w="1365"/>
        <w:gridCol w:w="1134"/>
        <w:gridCol w:w="1134"/>
        <w:gridCol w:w="1044"/>
      </w:tblGrid>
      <w:tr w:rsidR="00CA748F" w:rsidRPr="00DB1DFA">
        <w:trPr>
          <w:cantSplit/>
          <w:trHeight w:val="306"/>
        </w:trPr>
        <w:tc>
          <w:tcPr>
            <w:tcW w:w="817" w:type="dxa"/>
            <w:vMerge w:val="restart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Код по СРРПБС</w:t>
            </w:r>
          </w:p>
        </w:tc>
        <w:tc>
          <w:tcPr>
            <w:tcW w:w="3622" w:type="dxa"/>
            <w:gridSpan w:val="2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06" w:type="dxa"/>
            <w:vMerge w:val="restart"/>
            <w:vAlign w:val="center"/>
          </w:tcPr>
          <w:p w:rsidR="00CA748F" w:rsidRPr="00DB1DFA" w:rsidRDefault="00CA748F" w:rsidP="00EC6436">
            <w:pPr>
              <w:ind w:left="-108"/>
              <w:jc w:val="center"/>
            </w:pPr>
            <w:r w:rsidRPr="00DB1DFA">
              <w:rPr>
                <w:sz w:val="22"/>
                <w:szCs w:val="22"/>
              </w:rPr>
              <w:t>Код административной подчиненности (по ППП)</w:t>
            </w:r>
          </w:p>
        </w:tc>
        <w:tc>
          <w:tcPr>
            <w:tcW w:w="724" w:type="dxa"/>
            <w:vMerge w:val="restart"/>
            <w:vAlign w:val="center"/>
          </w:tcPr>
          <w:p w:rsidR="00CA748F" w:rsidRPr="00DB1DFA" w:rsidRDefault="00CA748F" w:rsidP="00EC6436">
            <w:pPr>
              <w:ind w:left="-108" w:right="-108"/>
              <w:jc w:val="center"/>
            </w:pPr>
            <w:r w:rsidRPr="00DB1DFA">
              <w:rPr>
                <w:sz w:val="22"/>
                <w:szCs w:val="22"/>
              </w:rPr>
              <w:t>Код по ОКФС</w:t>
            </w:r>
          </w:p>
        </w:tc>
        <w:tc>
          <w:tcPr>
            <w:tcW w:w="702" w:type="dxa"/>
            <w:vMerge w:val="restart"/>
            <w:vAlign w:val="center"/>
          </w:tcPr>
          <w:p w:rsidR="00CA748F" w:rsidRPr="00DB1DFA" w:rsidRDefault="00CA748F" w:rsidP="00EC6436">
            <w:pPr>
              <w:ind w:left="-108"/>
              <w:jc w:val="center"/>
            </w:pPr>
            <w:r w:rsidRPr="00DB1DFA">
              <w:rPr>
                <w:sz w:val="22"/>
                <w:szCs w:val="22"/>
              </w:rPr>
              <w:t>Код по ОКОПФ</w:t>
            </w:r>
          </w:p>
        </w:tc>
        <w:tc>
          <w:tcPr>
            <w:tcW w:w="1268" w:type="dxa"/>
            <w:vMerge w:val="restart"/>
            <w:vAlign w:val="center"/>
          </w:tcPr>
          <w:p w:rsidR="00CA748F" w:rsidRPr="00DB1DFA" w:rsidRDefault="00CA748F" w:rsidP="00EC6436">
            <w:pPr>
              <w:ind w:left="-108" w:right="-108"/>
              <w:jc w:val="center"/>
            </w:pPr>
            <w:r w:rsidRPr="00DB1DFA">
              <w:rPr>
                <w:sz w:val="22"/>
                <w:szCs w:val="22"/>
              </w:rPr>
              <w:t>Код вышестоящего глав ного распо рядителя (распорядителя) (по СРРПБС)</w:t>
            </w:r>
          </w:p>
        </w:tc>
        <w:tc>
          <w:tcPr>
            <w:tcW w:w="4916" w:type="dxa"/>
            <w:gridSpan w:val="5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Код органа ФК, в котором открыты соответствующие лицевые счета главному распорядителю, распорядителю, получателю, иному получателю (по КОФК)</w:t>
            </w:r>
          </w:p>
        </w:tc>
        <w:tc>
          <w:tcPr>
            <w:tcW w:w="1134" w:type="dxa"/>
            <w:vMerge w:val="restart"/>
            <w:vAlign w:val="center"/>
          </w:tcPr>
          <w:p w:rsidR="00CA748F" w:rsidRPr="00DB1DFA" w:rsidRDefault="00CA748F" w:rsidP="00EC6436">
            <w:pPr>
              <w:ind w:left="-108" w:right="-108"/>
              <w:jc w:val="center"/>
            </w:pPr>
            <w:r w:rsidRPr="00DB1DFA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1044" w:type="dxa"/>
            <w:vMerge w:val="restart"/>
            <w:vAlign w:val="center"/>
          </w:tcPr>
          <w:p w:rsidR="00CA748F" w:rsidRPr="00DB1DFA" w:rsidRDefault="00CA748F" w:rsidP="00EC6436">
            <w:pPr>
              <w:ind w:left="-108" w:right="-128"/>
              <w:jc w:val="center"/>
            </w:pPr>
            <w:r w:rsidRPr="00DB1DFA">
              <w:rPr>
                <w:sz w:val="22"/>
                <w:szCs w:val="22"/>
              </w:rPr>
              <w:t>Признак секрет ности</w:t>
            </w:r>
          </w:p>
        </w:tc>
      </w:tr>
      <w:tr w:rsidR="00CA748F" w:rsidRPr="00DB1DFA">
        <w:trPr>
          <w:cantSplit/>
          <w:trHeight w:val="311"/>
        </w:trPr>
        <w:tc>
          <w:tcPr>
            <w:tcW w:w="817" w:type="dxa"/>
            <w:vMerge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1788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полное</w:t>
            </w:r>
          </w:p>
        </w:tc>
        <w:tc>
          <w:tcPr>
            <w:tcW w:w="183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краткое</w:t>
            </w:r>
          </w:p>
        </w:tc>
        <w:tc>
          <w:tcPr>
            <w:tcW w:w="906" w:type="dxa"/>
            <w:vMerge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724" w:type="dxa"/>
            <w:vMerge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702" w:type="dxa"/>
            <w:vMerge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1268" w:type="dxa"/>
            <w:vMerge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ind w:left="-108" w:right="-108" w:firstLine="108"/>
              <w:jc w:val="center"/>
            </w:pPr>
            <w:r w:rsidRPr="00DB1DFA">
              <w:rPr>
                <w:sz w:val="22"/>
                <w:szCs w:val="22"/>
              </w:rPr>
              <w:t>распорядителя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ind w:left="-154" w:right="-108"/>
              <w:jc w:val="center"/>
            </w:pPr>
            <w:r w:rsidRPr="00DB1DFA">
              <w:rPr>
                <w:sz w:val="22"/>
                <w:szCs w:val="22"/>
              </w:rPr>
              <w:t>получа</w:t>
            </w:r>
          </w:p>
          <w:p w:rsidR="00CA748F" w:rsidRPr="00DB1DFA" w:rsidRDefault="00CA748F" w:rsidP="00EC6436">
            <w:pPr>
              <w:ind w:right="-108"/>
              <w:jc w:val="center"/>
            </w:pPr>
            <w:r w:rsidRPr="00DB1DFA">
              <w:rPr>
                <w:sz w:val="22"/>
                <w:szCs w:val="22"/>
              </w:rPr>
              <w:t>теля</w:t>
            </w:r>
          </w:p>
        </w:tc>
        <w:tc>
          <w:tcPr>
            <w:tcW w:w="969" w:type="dxa"/>
            <w:vAlign w:val="center"/>
          </w:tcPr>
          <w:p w:rsidR="00CA748F" w:rsidRPr="00DB1DFA" w:rsidRDefault="00CA748F" w:rsidP="00EC6436">
            <w:pPr>
              <w:ind w:left="-108" w:right="-155"/>
            </w:pPr>
            <w:r w:rsidRPr="00DB1DFA">
              <w:rPr>
                <w:sz w:val="22"/>
                <w:szCs w:val="22"/>
              </w:rPr>
              <w:t xml:space="preserve"> внебюд</w:t>
            </w:r>
          </w:p>
          <w:p w:rsidR="00CA748F" w:rsidRPr="00DB1DFA" w:rsidRDefault="00CA748F" w:rsidP="00EC6436">
            <w:pPr>
              <w:ind w:right="-155"/>
            </w:pPr>
            <w:r w:rsidRPr="00DB1DFA">
              <w:rPr>
                <w:sz w:val="22"/>
                <w:szCs w:val="22"/>
              </w:rPr>
              <w:t>жетный</w:t>
            </w:r>
          </w:p>
        </w:tc>
        <w:tc>
          <w:tcPr>
            <w:tcW w:w="1365" w:type="dxa"/>
            <w:vAlign w:val="center"/>
          </w:tcPr>
          <w:p w:rsidR="00CA748F" w:rsidRPr="00DB1DFA" w:rsidRDefault="00CA748F" w:rsidP="00EC6436">
            <w:pPr>
              <w:ind w:left="-108" w:right="-108"/>
              <w:jc w:val="center"/>
            </w:pPr>
            <w:r w:rsidRPr="00DB1DFA">
              <w:rPr>
                <w:sz w:val="22"/>
                <w:szCs w:val="22"/>
              </w:rPr>
              <w:t>по учету средств для ОРД</w:t>
            </w:r>
          </w:p>
        </w:tc>
        <w:tc>
          <w:tcPr>
            <w:tcW w:w="1134" w:type="dxa"/>
            <w:vAlign w:val="center"/>
          </w:tcPr>
          <w:p w:rsidR="00CA748F" w:rsidRPr="00DB1DFA" w:rsidRDefault="00CA748F" w:rsidP="00EC6436">
            <w:pPr>
              <w:ind w:left="-108" w:right="-108"/>
              <w:jc w:val="center"/>
            </w:pPr>
            <w:r w:rsidRPr="00DB1DFA">
              <w:rPr>
                <w:sz w:val="22"/>
                <w:szCs w:val="22"/>
              </w:rPr>
              <w:t>иного получателя средств</w:t>
            </w:r>
          </w:p>
        </w:tc>
        <w:tc>
          <w:tcPr>
            <w:tcW w:w="1134" w:type="dxa"/>
            <w:vMerge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</w:tr>
      <w:tr w:rsidR="00CA748F" w:rsidRPr="00DB1DFA">
        <w:trPr>
          <w:cantSplit/>
          <w:trHeight w:val="258"/>
        </w:trPr>
        <w:tc>
          <w:tcPr>
            <w:tcW w:w="817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1</w:t>
            </w:r>
          </w:p>
        </w:tc>
        <w:tc>
          <w:tcPr>
            <w:tcW w:w="1788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2</w:t>
            </w:r>
          </w:p>
        </w:tc>
        <w:tc>
          <w:tcPr>
            <w:tcW w:w="183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4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5</w:t>
            </w:r>
          </w:p>
        </w:tc>
        <w:tc>
          <w:tcPr>
            <w:tcW w:w="702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6</w:t>
            </w:r>
          </w:p>
        </w:tc>
        <w:tc>
          <w:tcPr>
            <w:tcW w:w="1268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7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8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9</w:t>
            </w:r>
          </w:p>
        </w:tc>
        <w:tc>
          <w:tcPr>
            <w:tcW w:w="969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10</w:t>
            </w:r>
          </w:p>
        </w:tc>
        <w:tc>
          <w:tcPr>
            <w:tcW w:w="1365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14</w:t>
            </w:r>
          </w:p>
        </w:tc>
      </w:tr>
      <w:tr w:rsidR="00CA748F" w:rsidRPr="00DB1DFA">
        <w:trPr>
          <w:cantSplit/>
          <w:trHeight w:val="1578"/>
        </w:trPr>
        <w:tc>
          <w:tcPr>
            <w:tcW w:w="817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08048</w:t>
            </w:r>
          </w:p>
        </w:tc>
        <w:tc>
          <w:tcPr>
            <w:tcW w:w="1788" w:type="dxa"/>
          </w:tcPr>
          <w:p w:rsidR="00CA748F" w:rsidRPr="00DB1DFA" w:rsidRDefault="00CA748F" w:rsidP="007D0586">
            <w:pPr>
              <w:ind w:right="-108"/>
            </w:pPr>
            <w:r w:rsidRPr="00DB1DFA">
              <w:rPr>
                <w:sz w:val="22"/>
                <w:szCs w:val="22"/>
              </w:rPr>
              <w:t xml:space="preserve">администрация муниципального образования Приупское Киреевского района </w:t>
            </w:r>
          </w:p>
        </w:tc>
        <w:tc>
          <w:tcPr>
            <w:tcW w:w="1834" w:type="dxa"/>
          </w:tcPr>
          <w:p w:rsidR="00CA748F" w:rsidRPr="00DB1DFA" w:rsidRDefault="00CA748F" w:rsidP="00EC6436">
            <w:pPr>
              <w:ind w:left="-108" w:right="-108"/>
            </w:pPr>
            <w:r w:rsidRPr="00DB1DFA">
              <w:rPr>
                <w:sz w:val="22"/>
                <w:szCs w:val="22"/>
              </w:rPr>
              <w:t xml:space="preserve">администрация м.о. Приупское </w:t>
            </w:r>
          </w:p>
          <w:p w:rsidR="00CA748F" w:rsidRPr="00DB1DFA" w:rsidRDefault="00CA748F" w:rsidP="00EC6436">
            <w:pPr>
              <w:ind w:left="-108" w:right="-108"/>
            </w:pPr>
            <w:r w:rsidRPr="00DB1DFA">
              <w:rPr>
                <w:sz w:val="22"/>
                <w:szCs w:val="22"/>
              </w:rPr>
              <w:t>Киреевского района</w:t>
            </w:r>
          </w:p>
        </w:tc>
        <w:tc>
          <w:tcPr>
            <w:tcW w:w="906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871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14</w:t>
            </w:r>
          </w:p>
        </w:tc>
        <w:tc>
          <w:tcPr>
            <w:tcW w:w="702" w:type="dxa"/>
            <w:vAlign w:val="center"/>
          </w:tcPr>
          <w:p w:rsidR="00CA748F" w:rsidRPr="00DB1DFA" w:rsidRDefault="00CA748F" w:rsidP="00EC6436">
            <w:pPr>
              <w:ind w:left="-115"/>
              <w:jc w:val="center"/>
            </w:pPr>
            <w:r w:rsidRPr="00DB1DFA">
              <w:rPr>
                <w:sz w:val="22"/>
                <w:szCs w:val="22"/>
              </w:rPr>
              <w:t>75404</w:t>
            </w:r>
          </w:p>
        </w:tc>
        <w:tc>
          <w:tcPr>
            <w:tcW w:w="1268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08048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724" w:type="dxa"/>
            <w:vAlign w:val="center"/>
          </w:tcPr>
          <w:p w:rsidR="00CA748F" w:rsidRPr="00DB1DFA" w:rsidRDefault="00CA748F" w:rsidP="00EC6436">
            <w:pPr>
              <w:ind w:right="-108"/>
              <w:jc w:val="center"/>
            </w:pPr>
            <w:r w:rsidRPr="00DB1DFA">
              <w:rPr>
                <w:sz w:val="22"/>
                <w:szCs w:val="22"/>
              </w:rPr>
              <w:t>6600</w:t>
            </w:r>
          </w:p>
        </w:tc>
        <w:tc>
          <w:tcPr>
            <w:tcW w:w="969" w:type="dxa"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1365" w:type="dxa"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1134" w:type="dxa"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  <w:tc>
          <w:tcPr>
            <w:tcW w:w="1134" w:type="dxa"/>
            <w:vAlign w:val="center"/>
          </w:tcPr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01.01.</w:t>
            </w:r>
          </w:p>
          <w:p w:rsidR="00CA748F" w:rsidRPr="00DB1DFA" w:rsidRDefault="00CA748F" w:rsidP="00EC6436">
            <w:pPr>
              <w:jc w:val="center"/>
            </w:pPr>
            <w:r w:rsidRPr="00DB1DFA">
              <w:rPr>
                <w:sz w:val="22"/>
                <w:szCs w:val="22"/>
              </w:rPr>
              <w:t>2020</w:t>
            </w:r>
          </w:p>
          <w:p w:rsidR="00CA748F" w:rsidRPr="00DB1DFA" w:rsidRDefault="00CA748F" w:rsidP="00EC6436">
            <w:pPr>
              <w:jc w:val="center"/>
            </w:pPr>
          </w:p>
        </w:tc>
        <w:tc>
          <w:tcPr>
            <w:tcW w:w="1044" w:type="dxa"/>
            <w:vAlign w:val="center"/>
          </w:tcPr>
          <w:p w:rsidR="00CA748F" w:rsidRPr="00DB1DFA" w:rsidRDefault="00CA748F" w:rsidP="00EC6436">
            <w:pPr>
              <w:jc w:val="center"/>
            </w:pPr>
          </w:p>
        </w:tc>
      </w:tr>
      <w:tr w:rsidR="00CA748F" w:rsidRPr="00DB1DFA">
        <w:trPr>
          <w:cantSplit/>
          <w:trHeight w:val="1578"/>
        </w:trPr>
        <w:tc>
          <w:tcPr>
            <w:tcW w:w="817" w:type="dxa"/>
            <w:vAlign w:val="center"/>
          </w:tcPr>
          <w:p w:rsidR="00CA748F" w:rsidRPr="00DB1DFA" w:rsidRDefault="00CA748F" w:rsidP="003C7C17">
            <w:pPr>
              <w:jc w:val="center"/>
            </w:pPr>
            <w:r w:rsidRPr="00DB1DFA">
              <w:rPr>
                <w:sz w:val="22"/>
                <w:szCs w:val="22"/>
              </w:rPr>
              <w:t>08048</w:t>
            </w:r>
          </w:p>
        </w:tc>
        <w:tc>
          <w:tcPr>
            <w:tcW w:w="1788" w:type="dxa"/>
          </w:tcPr>
          <w:p w:rsidR="00CA748F" w:rsidRPr="00DB1DFA" w:rsidRDefault="00CA748F" w:rsidP="003C7C17">
            <w:pPr>
              <w:ind w:right="-108"/>
            </w:pPr>
            <w:r w:rsidRPr="00DB1DFA">
              <w:rPr>
                <w:sz w:val="22"/>
                <w:szCs w:val="22"/>
              </w:rPr>
              <w:t xml:space="preserve">Муниципальное казённое учреждение»Приупский сервис» </w:t>
            </w:r>
          </w:p>
        </w:tc>
        <w:tc>
          <w:tcPr>
            <w:tcW w:w="1834" w:type="dxa"/>
          </w:tcPr>
          <w:p w:rsidR="00CA748F" w:rsidRPr="00DB1DFA" w:rsidRDefault="00CA748F" w:rsidP="00B21A11">
            <w:pPr>
              <w:ind w:left="-108" w:right="-108"/>
              <w:jc w:val="center"/>
            </w:pPr>
            <w:r w:rsidRPr="00DB1DFA">
              <w:rPr>
                <w:sz w:val="22"/>
                <w:szCs w:val="22"/>
              </w:rPr>
              <w:t>МКУ»Приупский сервис»</w:t>
            </w:r>
          </w:p>
        </w:tc>
        <w:tc>
          <w:tcPr>
            <w:tcW w:w="906" w:type="dxa"/>
            <w:vAlign w:val="center"/>
          </w:tcPr>
          <w:p w:rsidR="00CA748F" w:rsidRPr="00DB1DFA" w:rsidRDefault="00CA748F" w:rsidP="003C7C17">
            <w:pPr>
              <w:jc w:val="center"/>
            </w:pPr>
            <w:r w:rsidRPr="00DB1DFA">
              <w:rPr>
                <w:sz w:val="22"/>
                <w:szCs w:val="22"/>
              </w:rPr>
              <w:t>871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3C7C17">
            <w:pPr>
              <w:jc w:val="center"/>
            </w:pPr>
            <w:r w:rsidRPr="00DB1DFA">
              <w:rPr>
                <w:sz w:val="22"/>
                <w:szCs w:val="22"/>
              </w:rPr>
              <w:t>14</w:t>
            </w:r>
          </w:p>
        </w:tc>
        <w:tc>
          <w:tcPr>
            <w:tcW w:w="702" w:type="dxa"/>
            <w:vAlign w:val="center"/>
          </w:tcPr>
          <w:p w:rsidR="00CA748F" w:rsidRPr="00DB1DFA" w:rsidRDefault="00CA748F" w:rsidP="003C7C17">
            <w:pPr>
              <w:ind w:left="-115"/>
              <w:jc w:val="center"/>
            </w:pPr>
            <w:r w:rsidRPr="00DB1DFA">
              <w:rPr>
                <w:sz w:val="22"/>
                <w:szCs w:val="22"/>
              </w:rPr>
              <w:t>75404</w:t>
            </w:r>
          </w:p>
        </w:tc>
        <w:tc>
          <w:tcPr>
            <w:tcW w:w="1268" w:type="dxa"/>
            <w:vAlign w:val="center"/>
          </w:tcPr>
          <w:p w:rsidR="00CA748F" w:rsidRPr="00DB1DFA" w:rsidRDefault="00CA748F" w:rsidP="003C7C17">
            <w:pPr>
              <w:jc w:val="center"/>
            </w:pPr>
            <w:r w:rsidRPr="00DB1DFA">
              <w:rPr>
                <w:sz w:val="22"/>
                <w:szCs w:val="22"/>
              </w:rPr>
              <w:t>08048</w:t>
            </w:r>
          </w:p>
        </w:tc>
        <w:tc>
          <w:tcPr>
            <w:tcW w:w="724" w:type="dxa"/>
            <w:vAlign w:val="center"/>
          </w:tcPr>
          <w:p w:rsidR="00CA748F" w:rsidRPr="00DB1DFA" w:rsidRDefault="00CA748F" w:rsidP="003C7C17">
            <w:pPr>
              <w:jc w:val="center"/>
            </w:pPr>
          </w:p>
        </w:tc>
        <w:tc>
          <w:tcPr>
            <w:tcW w:w="724" w:type="dxa"/>
            <w:vAlign w:val="center"/>
          </w:tcPr>
          <w:p w:rsidR="00CA748F" w:rsidRPr="00DB1DFA" w:rsidRDefault="00CA748F" w:rsidP="003C7C17">
            <w:pPr>
              <w:ind w:right="-108"/>
              <w:jc w:val="center"/>
            </w:pPr>
            <w:r w:rsidRPr="00DB1DFA">
              <w:rPr>
                <w:sz w:val="22"/>
                <w:szCs w:val="22"/>
              </w:rPr>
              <w:t>6600</w:t>
            </w:r>
          </w:p>
        </w:tc>
        <w:tc>
          <w:tcPr>
            <w:tcW w:w="969" w:type="dxa"/>
            <w:vAlign w:val="center"/>
          </w:tcPr>
          <w:p w:rsidR="00CA748F" w:rsidRPr="00DB1DFA" w:rsidRDefault="00CA748F" w:rsidP="003C7C17">
            <w:pPr>
              <w:jc w:val="center"/>
            </w:pPr>
          </w:p>
        </w:tc>
        <w:tc>
          <w:tcPr>
            <w:tcW w:w="1365" w:type="dxa"/>
            <w:vAlign w:val="center"/>
          </w:tcPr>
          <w:p w:rsidR="00CA748F" w:rsidRPr="00DB1DFA" w:rsidRDefault="00CA748F" w:rsidP="003C7C17">
            <w:pPr>
              <w:jc w:val="center"/>
            </w:pPr>
          </w:p>
        </w:tc>
        <w:tc>
          <w:tcPr>
            <w:tcW w:w="1134" w:type="dxa"/>
            <w:vAlign w:val="center"/>
          </w:tcPr>
          <w:p w:rsidR="00CA748F" w:rsidRPr="00DB1DFA" w:rsidRDefault="00CA748F" w:rsidP="003C7C17">
            <w:pPr>
              <w:jc w:val="center"/>
            </w:pPr>
          </w:p>
        </w:tc>
        <w:tc>
          <w:tcPr>
            <w:tcW w:w="1134" w:type="dxa"/>
            <w:vAlign w:val="center"/>
          </w:tcPr>
          <w:p w:rsidR="00CA748F" w:rsidRPr="00DB1DFA" w:rsidRDefault="00CA748F" w:rsidP="003C7C17">
            <w:pPr>
              <w:jc w:val="center"/>
            </w:pPr>
            <w:r w:rsidRPr="00DB1DFA">
              <w:rPr>
                <w:sz w:val="22"/>
                <w:szCs w:val="22"/>
              </w:rPr>
              <w:t>01.01.</w:t>
            </w:r>
          </w:p>
          <w:p w:rsidR="00CA748F" w:rsidRPr="00DB1DFA" w:rsidRDefault="00CA748F" w:rsidP="003C7C17">
            <w:pPr>
              <w:jc w:val="center"/>
            </w:pPr>
            <w:r w:rsidRPr="00DB1DFA">
              <w:rPr>
                <w:sz w:val="22"/>
                <w:szCs w:val="22"/>
              </w:rPr>
              <w:t>2020</w:t>
            </w:r>
          </w:p>
          <w:p w:rsidR="00CA748F" w:rsidRPr="00DB1DFA" w:rsidRDefault="00CA748F" w:rsidP="003C7C17">
            <w:pPr>
              <w:jc w:val="center"/>
            </w:pPr>
          </w:p>
        </w:tc>
        <w:tc>
          <w:tcPr>
            <w:tcW w:w="1044" w:type="dxa"/>
            <w:vAlign w:val="center"/>
          </w:tcPr>
          <w:p w:rsidR="00CA748F" w:rsidRPr="00DB1DFA" w:rsidRDefault="00CA748F" w:rsidP="003C7C17">
            <w:pPr>
              <w:jc w:val="center"/>
            </w:pPr>
          </w:p>
        </w:tc>
      </w:tr>
    </w:tbl>
    <w:p w:rsidR="00CA748F" w:rsidRPr="00DB1DFA" w:rsidRDefault="00CA748F"/>
    <w:p w:rsidR="00CA748F" w:rsidRPr="00DB1DFA" w:rsidRDefault="00CA748F" w:rsidP="0097609F">
      <w:pPr>
        <w:tabs>
          <w:tab w:val="left" w:pos="9210"/>
        </w:tabs>
        <w:rPr>
          <w:b/>
          <w:bCs/>
        </w:rPr>
      </w:pPr>
      <w:r w:rsidRPr="00DB1DFA">
        <w:rPr>
          <w:b/>
          <w:bCs/>
        </w:rPr>
        <w:t>Начальник отдела экономики и финансов:</w:t>
      </w:r>
      <w:r w:rsidRPr="00DB1DFA">
        <w:rPr>
          <w:b/>
          <w:bCs/>
        </w:rPr>
        <w:tab/>
        <w:t>Е.А. Шкарина</w:t>
      </w:r>
    </w:p>
    <w:sectPr w:rsidR="00CA748F" w:rsidRPr="00DB1DFA" w:rsidSect="007D0586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586"/>
    <w:rsid w:val="00015B0E"/>
    <w:rsid w:val="000F303A"/>
    <w:rsid w:val="00105F09"/>
    <w:rsid w:val="001A5785"/>
    <w:rsid w:val="00276586"/>
    <w:rsid w:val="0029476B"/>
    <w:rsid w:val="002C1B42"/>
    <w:rsid w:val="00376B48"/>
    <w:rsid w:val="003A18AA"/>
    <w:rsid w:val="003C7C17"/>
    <w:rsid w:val="003D4E19"/>
    <w:rsid w:val="00452B2C"/>
    <w:rsid w:val="0049501B"/>
    <w:rsid w:val="00536342"/>
    <w:rsid w:val="005625B8"/>
    <w:rsid w:val="005A09AB"/>
    <w:rsid w:val="005D14EF"/>
    <w:rsid w:val="006205FC"/>
    <w:rsid w:val="00686178"/>
    <w:rsid w:val="006E41FD"/>
    <w:rsid w:val="006F0880"/>
    <w:rsid w:val="00715724"/>
    <w:rsid w:val="00794FC9"/>
    <w:rsid w:val="007D0586"/>
    <w:rsid w:val="007F128A"/>
    <w:rsid w:val="00825FDF"/>
    <w:rsid w:val="00881585"/>
    <w:rsid w:val="008E4A94"/>
    <w:rsid w:val="0097609F"/>
    <w:rsid w:val="009B2FD0"/>
    <w:rsid w:val="009B4C80"/>
    <w:rsid w:val="009E7117"/>
    <w:rsid w:val="00AE45EA"/>
    <w:rsid w:val="00AF3E25"/>
    <w:rsid w:val="00B21A11"/>
    <w:rsid w:val="00C1339C"/>
    <w:rsid w:val="00C54270"/>
    <w:rsid w:val="00C94026"/>
    <w:rsid w:val="00CA748F"/>
    <w:rsid w:val="00CC2662"/>
    <w:rsid w:val="00CE6364"/>
    <w:rsid w:val="00D026C4"/>
    <w:rsid w:val="00DB1DFA"/>
    <w:rsid w:val="00EC6436"/>
    <w:rsid w:val="00F03DB6"/>
    <w:rsid w:val="00F1169C"/>
    <w:rsid w:val="00F26B3E"/>
    <w:rsid w:val="00F604C6"/>
    <w:rsid w:val="00F93149"/>
    <w:rsid w:val="00FC092D"/>
    <w:rsid w:val="00FE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58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76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4270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322</Words>
  <Characters>1841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Rudakova</dc:creator>
  <cp:keywords/>
  <dc:description/>
  <cp:lastModifiedBy>User</cp:lastModifiedBy>
  <cp:revision>12</cp:revision>
  <cp:lastPrinted>2019-12-19T11:43:00Z</cp:lastPrinted>
  <dcterms:created xsi:type="dcterms:W3CDTF">2017-12-06T07:48:00Z</dcterms:created>
  <dcterms:modified xsi:type="dcterms:W3CDTF">2019-12-19T11:43:00Z</dcterms:modified>
</cp:coreProperties>
</file>